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89AAC" w14:textId="77777777" w:rsidR="00F10D39" w:rsidRDefault="00F10D39" w:rsidP="00F10D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CHAMBERLEYN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5362867C" w14:textId="77777777" w:rsidR="00F10D39" w:rsidRDefault="00F10D39" w:rsidP="00F10D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Worcestershire.</w:t>
      </w:r>
    </w:p>
    <w:p w14:paraId="05CE2043" w14:textId="77777777" w:rsidR="00F10D39" w:rsidRDefault="00F10D39" w:rsidP="00F10D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B85C51" w14:textId="77777777" w:rsidR="00F10D39" w:rsidRDefault="00F10D39" w:rsidP="00F10D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BA6F2E" w14:textId="77777777" w:rsidR="00F10D39" w:rsidRDefault="00F10D39" w:rsidP="00F10D39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Upton upon Severn into lands of Margaret </w:t>
      </w:r>
      <w:proofErr w:type="gramStart"/>
      <w:r>
        <w:rPr>
          <w:rFonts w:ascii="Times New Roman" w:hAnsi="Times New Roman" w:cs="Times New Roman"/>
          <w:sz w:val="24"/>
          <w:szCs w:val="24"/>
        </w:rPr>
        <w:t>Berkeley(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d.1406)(q.v.).</w:t>
      </w:r>
    </w:p>
    <w:p w14:paraId="01483D2A" w14:textId="77777777" w:rsidR="00F10D39" w:rsidRDefault="00F10D39" w:rsidP="00F10D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5232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19-45)</w:t>
      </w:r>
    </w:p>
    <w:p w14:paraId="4B5F14B4" w14:textId="77777777" w:rsidR="00F10D39" w:rsidRDefault="00F10D39" w:rsidP="00F10D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AA09D2" w14:textId="77777777" w:rsidR="00F10D39" w:rsidRDefault="00F10D39" w:rsidP="00F10D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4786B8" w14:textId="77777777" w:rsidR="00F10D39" w:rsidRPr="004719F4" w:rsidRDefault="00F10D39" w:rsidP="00F10D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2022</w:t>
      </w:r>
    </w:p>
    <w:p w14:paraId="01DA6793" w14:textId="72081AFB" w:rsidR="00BA00AB" w:rsidRPr="00F10D3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10D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A1BB6" w14:textId="77777777" w:rsidR="00F10D39" w:rsidRDefault="00F10D39" w:rsidP="009139A6">
      <w:r>
        <w:separator/>
      </w:r>
    </w:p>
  </w:endnote>
  <w:endnote w:type="continuationSeparator" w:id="0">
    <w:p w14:paraId="5719A894" w14:textId="77777777" w:rsidR="00F10D39" w:rsidRDefault="00F10D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0D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D0A3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8B4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41804" w14:textId="77777777" w:rsidR="00F10D39" w:rsidRDefault="00F10D39" w:rsidP="009139A6">
      <w:r>
        <w:separator/>
      </w:r>
    </w:p>
  </w:footnote>
  <w:footnote w:type="continuationSeparator" w:id="0">
    <w:p w14:paraId="78C9F8C3" w14:textId="77777777" w:rsidR="00F10D39" w:rsidRDefault="00F10D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98C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80C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F53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D3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10D3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19612"/>
  <w15:chartTrackingRefBased/>
  <w15:docId w15:val="{5D06B0FA-F42C-495A-8D28-F41C80F98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10D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2022-03-04T10:21:00Z</dcterms:created>
  <dcterms:modified xsi:type="dcterms:W3CDTF">2022-03-04T10:22:00Z</dcterms:modified>
</cp:coreProperties>
</file>